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62E" w:rsidRPr="00B02E3B" w:rsidRDefault="0062762E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Р О С С И Й С К А Я   Ф Е Д Е Р А Ц И Я</w:t>
      </w:r>
    </w:p>
    <w:p w:rsidR="0062762E" w:rsidRPr="00B02E3B" w:rsidRDefault="0062762E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 xml:space="preserve">Б Р Я Н С К А Я     О Б Л А С Т Ь  </w:t>
      </w:r>
    </w:p>
    <w:p w:rsidR="0062762E" w:rsidRPr="00B02E3B" w:rsidRDefault="0062762E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СОВЕТ НАРОДНЫХ ДЕПУТАТОВ ГОРОДА ПОЧЕПА</w:t>
      </w:r>
    </w:p>
    <w:p w:rsidR="0062762E" w:rsidRDefault="0062762E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2762E" w:rsidRPr="00B02E3B" w:rsidRDefault="0062762E" w:rsidP="00D63C7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02E3B">
        <w:rPr>
          <w:rFonts w:ascii="Times New Roman" w:hAnsi="Times New Roman"/>
          <w:b/>
          <w:sz w:val="28"/>
          <w:szCs w:val="28"/>
        </w:rPr>
        <w:t>Р Е Ш Е Н И Е</w:t>
      </w:r>
    </w:p>
    <w:p w:rsidR="0062762E" w:rsidRPr="00B02E3B" w:rsidRDefault="0062762E" w:rsidP="00D63C77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2762E" w:rsidRDefault="0062762E" w:rsidP="00D63C7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B02E3B"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t>09.08.2018 года</w:t>
      </w:r>
      <w:r w:rsidRPr="00B02E3B">
        <w:rPr>
          <w:rFonts w:ascii="Times New Roman" w:hAnsi="Times New Roman"/>
          <w:sz w:val="28"/>
          <w:szCs w:val="28"/>
        </w:rPr>
        <w:t xml:space="preserve">   №</w:t>
      </w:r>
      <w:r>
        <w:rPr>
          <w:rFonts w:ascii="Times New Roman" w:hAnsi="Times New Roman"/>
          <w:sz w:val="28"/>
          <w:szCs w:val="28"/>
        </w:rPr>
        <w:t>173</w:t>
      </w:r>
    </w:p>
    <w:p w:rsidR="0062762E" w:rsidRPr="00B02E3B" w:rsidRDefault="0062762E" w:rsidP="00D63C77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г. Почеп</w:t>
      </w:r>
    </w:p>
    <w:p w:rsidR="0062762E" w:rsidRPr="00B02E3B" w:rsidRDefault="0062762E" w:rsidP="00D63C77">
      <w:pPr>
        <w:spacing w:after="0"/>
        <w:rPr>
          <w:rFonts w:ascii="Times New Roman" w:hAnsi="Times New Roman"/>
          <w:sz w:val="28"/>
          <w:szCs w:val="28"/>
        </w:rPr>
      </w:pPr>
    </w:p>
    <w:p w:rsidR="0062762E" w:rsidRDefault="0062762E" w:rsidP="00EA51D3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</w:p>
    <w:p w:rsidR="0062762E" w:rsidRPr="007C49F1" w:rsidRDefault="0062762E" w:rsidP="00EA51D3">
      <w:pPr>
        <w:spacing w:after="0"/>
        <w:rPr>
          <w:rFonts w:ascii="Times New Roman" w:hAnsi="Times New Roman"/>
          <w:sz w:val="28"/>
          <w:szCs w:val="28"/>
        </w:rPr>
      </w:pPr>
      <w:r w:rsidRPr="007C49F1">
        <w:rPr>
          <w:rFonts w:ascii="Times New Roman" w:hAnsi="Times New Roman"/>
          <w:sz w:val="28"/>
          <w:szCs w:val="28"/>
        </w:rPr>
        <w:t>Совета народных депутатов города Почеп</w:t>
      </w:r>
    </w:p>
    <w:p w:rsidR="0062762E" w:rsidRDefault="0062762E" w:rsidP="00B02E3B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 от 21.12.2017 г. №155 «О бюджете </w:t>
      </w:r>
    </w:p>
    <w:p w:rsidR="0062762E" w:rsidRDefault="0062762E" w:rsidP="00B02E3B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 xml:space="preserve">муниципального образования «город Почеп» </w:t>
      </w:r>
    </w:p>
    <w:p w:rsidR="0062762E" w:rsidRPr="00B02E3B" w:rsidRDefault="0062762E" w:rsidP="00B02E3B">
      <w:pPr>
        <w:spacing w:after="0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на 2018 год и плановый период 2019 и 2020 годов»</w:t>
      </w:r>
    </w:p>
    <w:p w:rsidR="0062762E" w:rsidRPr="00B02E3B" w:rsidRDefault="0062762E" w:rsidP="005E2A3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 редакции от 31.01. 2018 № 158,  27.02.2018 № 159,  27.03.2018 № 163,</w:t>
      </w:r>
      <w:r w:rsidRPr="00723A8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07.05.2018 №166, 31.05.2018 №169 )</w:t>
      </w:r>
    </w:p>
    <w:p w:rsidR="0062762E" w:rsidRPr="00B02E3B" w:rsidRDefault="0062762E" w:rsidP="00D63C77">
      <w:pPr>
        <w:jc w:val="both"/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ab/>
        <w:t>РЕШИЛ:</w:t>
      </w:r>
    </w:p>
    <w:p w:rsidR="0062762E" w:rsidRDefault="0062762E" w:rsidP="00F2356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 w:rsidRPr="00B02E3B">
        <w:rPr>
          <w:rFonts w:ascii="Times New Roman" w:hAnsi="Times New Roman"/>
          <w:sz w:val="28"/>
          <w:szCs w:val="28"/>
        </w:rPr>
        <w:t xml:space="preserve">Внести в Решение Совета народных депутатов города Почепа № </w:t>
      </w:r>
      <w:r>
        <w:rPr>
          <w:rFonts w:ascii="Times New Roman" w:hAnsi="Times New Roman"/>
          <w:sz w:val="28"/>
          <w:szCs w:val="28"/>
        </w:rPr>
        <w:t>155</w:t>
      </w:r>
      <w:r w:rsidRPr="00B02E3B">
        <w:rPr>
          <w:rFonts w:ascii="Times New Roman" w:hAnsi="Times New Roman"/>
          <w:sz w:val="28"/>
          <w:szCs w:val="28"/>
        </w:rPr>
        <w:t xml:space="preserve"> от 21.12.201</w:t>
      </w:r>
      <w:r>
        <w:rPr>
          <w:rFonts w:ascii="Times New Roman" w:hAnsi="Times New Roman"/>
          <w:sz w:val="28"/>
          <w:szCs w:val="28"/>
        </w:rPr>
        <w:t>7</w:t>
      </w:r>
      <w:r w:rsidRPr="00B02E3B">
        <w:rPr>
          <w:rFonts w:ascii="Times New Roman" w:hAnsi="Times New Roman"/>
          <w:sz w:val="28"/>
          <w:szCs w:val="28"/>
        </w:rPr>
        <w:t xml:space="preserve"> года «О бюджете муниципального образования «город Почеп» </w:t>
      </w:r>
    </w:p>
    <w:p w:rsidR="0062762E" w:rsidRDefault="0062762E" w:rsidP="005E2A31">
      <w:pPr>
        <w:rPr>
          <w:rFonts w:ascii="Times New Roman" w:hAnsi="Times New Roman"/>
          <w:sz w:val="28"/>
          <w:szCs w:val="28"/>
        </w:rPr>
      </w:pPr>
      <w:r w:rsidRPr="00B02E3B">
        <w:rPr>
          <w:rFonts w:ascii="Times New Roman" w:hAnsi="Times New Roman"/>
          <w:sz w:val="28"/>
          <w:szCs w:val="28"/>
        </w:rPr>
        <w:t>на 2018 год и плановый период 2019 и 2020 годов»</w:t>
      </w:r>
      <w:r>
        <w:rPr>
          <w:rFonts w:ascii="Times New Roman" w:hAnsi="Times New Roman"/>
          <w:sz w:val="28"/>
          <w:szCs w:val="28"/>
        </w:rPr>
        <w:t xml:space="preserve"> (в редакции от 31.01. 2018 № 158,  27.02.2018 № 159,  27.03.2018 № 163, 07.05.2018 №166, </w:t>
      </w:r>
      <w:r w:rsidRPr="005413B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31.05.2018 №169)  следующие изменения:</w:t>
      </w:r>
    </w:p>
    <w:p w:rsidR="0062762E" w:rsidRPr="006E181F" w:rsidRDefault="0062762E" w:rsidP="00233C1C">
      <w:pPr>
        <w:widowControl w:val="0"/>
        <w:numPr>
          <w:ilvl w:val="0"/>
          <w:numId w:val="2"/>
        </w:numPr>
        <w:spacing w:after="0" w:line="240" w:lineRule="auto"/>
        <w:ind w:left="-567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E181F">
        <w:rPr>
          <w:rFonts w:ascii="Times New Roman" w:hAnsi="Times New Roman"/>
          <w:sz w:val="28"/>
          <w:szCs w:val="28"/>
        </w:rPr>
        <w:t>Пункт 1 изложить в следующей редакции:</w:t>
      </w:r>
    </w:p>
    <w:p w:rsidR="0062762E" w:rsidRPr="006E181F" w:rsidRDefault="0062762E" w:rsidP="00233C1C">
      <w:pPr>
        <w:tabs>
          <w:tab w:val="num" w:pos="1637"/>
        </w:tabs>
        <w:spacing w:after="0" w:line="240" w:lineRule="auto"/>
        <w:ind w:left="-567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E181F">
        <w:rPr>
          <w:rFonts w:ascii="Times New Roman" w:hAnsi="Times New Roman"/>
          <w:sz w:val="28"/>
          <w:szCs w:val="28"/>
        </w:rPr>
        <w:t>- Утвердить основные характеристики бюджета муниципального образования «город Почеп» на 2018 год:</w:t>
      </w:r>
    </w:p>
    <w:p w:rsidR="0062762E" w:rsidRPr="006E181F" w:rsidRDefault="0062762E" w:rsidP="00233C1C">
      <w:pPr>
        <w:tabs>
          <w:tab w:val="num" w:pos="1637"/>
        </w:tabs>
        <w:spacing w:after="0" w:line="240" w:lineRule="auto"/>
        <w:ind w:left="-567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E181F">
        <w:rPr>
          <w:rFonts w:ascii="Times New Roman" w:hAnsi="Times New Roman"/>
          <w:sz w:val="28"/>
          <w:szCs w:val="28"/>
        </w:rPr>
        <w:t xml:space="preserve">- прогнозируемый общий объем доходов бюджета муниципального образования «город Почеп» в сумме </w:t>
      </w:r>
      <w:r>
        <w:rPr>
          <w:rFonts w:ascii="Times New Roman" w:hAnsi="Times New Roman"/>
          <w:sz w:val="28"/>
          <w:szCs w:val="28"/>
        </w:rPr>
        <w:t>54 615 266</w:t>
      </w:r>
      <w:r w:rsidRPr="006E181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78</w:t>
      </w:r>
      <w:r w:rsidRPr="006E181F">
        <w:rPr>
          <w:rFonts w:ascii="Times New Roman" w:hAnsi="Times New Roman"/>
          <w:sz w:val="28"/>
          <w:szCs w:val="28"/>
        </w:rPr>
        <w:t xml:space="preserve"> рублей, в том числе налоговые и неналоговые доходы </w:t>
      </w:r>
      <w:r>
        <w:rPr>
          <w:rFonts w:ascii="Times New Roman" w:hAnsi="Times New Roman"/>
          <w:sz w:val="28"/>
          <w:szCs w:val="28"/>
        </w:rPr>
        <w:t>43 475</w:t>
      </w:r>
      <w:r w:rsidRPr="006E18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000</w:t>
      </w:r>
      <w:r w:rsidRPr="006E181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00</w:t>
      </w:r>
      <w:r w:rsidRPr="006E181F">
        <w:rPr>
          <w:rFonts w:ascii="Times New Roman" w:hAnsi="Times New Roman"/>
          <w:sz w:val="28"/>
          <w:szCs w:val="28"/>
        </w:rPr>
        <w:t xml:space="preserve"> рублей.</w:t>
      </w:r>
    </w:p>
    <w:p w:rsidR="0062762E" w:rsidRPr="006E181F" w:rsidRDefault="0062762E" w:rsidP="00233C1C">
      <w:pPr>
        <w:tabs>
          <w:tab w:val="num" w:pos="1637"/>
        </w:tabs>
        <w:spacing w:after="0" w:line="240" w:lineRule="auto"/>
        <w:ind w:left="-567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E181F">
        <w:rPr>
          <w:rFonts w:ascii="Times New Roman" w:hAnsi="Times New Roman"/>
          <w:sz w:val="28"/>
          <w:szCs w:val="28"/>
        </w:rPr>
        <w:t xml:space="preserve">- общий объем расходов бюджета в сумме </w:t>
      </w:r>
      <w:r>
        <w:rPr>
          <w:rFonts w:ascii="Times New Roman" w:hAnsi="Times New Roman"/>
          <w:sz w:val="28"/>
          <w:szCs w:val="28"/>
        </w:rPr>
        <w:t>65 591 809,87</w:t>
      </w:r>
      <w:r w:rsidRPr="006E181F">
        <w:rPr>
          <w:rFonts w:ascii="Times New Roman" w:hAnsi="Times New Roman"/>
          <w:sz w:val="28"/>
          <w:szCs w:val="28"/>
        </w:rPr>
        <w:t xml:space="preserve"> рублей.;</w:t>
      </w:r>
    </w:p>
    <w:p w:rsidR="0062762E" w:rsidRDefault="0062762E" w:rsidP="00233C1C">
      <w:pPr>
        <w:spacing w:after="0"/>
        <w:rPr>
          <w:rFonts w:ascii="Times New Roman" w:hAnsi="Times New Roman"/>
          <w:sz w:val="28"/>
          <w:szCs w:val="28"/>
        </w:rPr>
      </w:pPr>
      <w:r w:rsidRPr="006E181F">
        <w:rPr>
          <w:rFonts w:ascii="Times New Roman" w:hAnsi="Times New Roman"/>
          <w:sz w:val="28"/>
          <w:szCs w:val="28"/>
        </w:rPr>
        <w:t xml:space="preserve">- прогнозируемый дефицит бюджета муниципального образования «город Почеп»  в сумме </w:t>
      </w:r>
      <w:r>
        <w:rPr>
          <w:rFonts w:ascii="Times New Roman" w:hAnsi="Times New Roman"/>
          <w:sz w:val="28"/>
          <w:szCs w:val="28"/>
        </w:rPr>
        <w:t>10 976 543</w:t>
      </w:r>
      <w:r w:rsidRPr="006E181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09</w:t>
      </w:r>
      <w:r w:rsidRPr="006E181F">
        <w:rPr>
          <w:rFonts w:ascii="Times New Roman" w:hAnsi="Times New Roman"/>
          <w:sz w:val="28"/>
          <w:szCs w:val="28"/>
        </w:rPr>
        <w:t>рублей.</w:t>
      </w:r>
    </w:p>
    <w:p w:rsidR="0062762E" w:rsidRPr="006E181F" w:rsidRDefault="0062762E" w:rsidP="00723A8B">
      <w:pPr>
        <w:spacing w:after="0" w:line="240" w:lineRule="auto"/>
        <w:ind w:left="-567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2</w:t>
      </w:r>
      <w:r w:rsidRPr="006E181F">
        <w:rPr>
          <w:rFonts w:ascii="Times New Roman" w:hAnsi="Times New Roman"/>
          <w:bCs/>
          <w:sz w:val="28"/>
          <w:szCs w:val="28"/>
        </w:rPr>
        <w:t>. Дополнить Решение приложением 5</w:t>
      </w:r>
      <w:r>
        <w:rPr>
          <w:rFonts w:ascii="Times New Roman" w:hAnsi="Times New Roman"/>
          <w:bCs/>
          <w:sz w:val="28"/>
          <w:szCs w:val="28"/>
        </w:rPr>
        <w:t>.5 с</w:t>
      </w:r>
      <w:r w:rsidRPr="006E181F">
        <w:rPr>
          <w:rFonts w:ascii="Times New Roman" w:hAnsi="Times New Roman"/>
          <w:bCs/>
          <w:sz w:val="28"/>
          <w:szCs w:val="28"/>
        </w:rPr>
        <w:t xml:space="preserve">огласно приложению </w:t>
      </w:r>
      <w:r>
        <w:rPr>
          <w:rFonts w:ascii="Times New Roman" w:hAnsi="Times New Roman"/>
          <w:bCs/>
          <w:sz w:val="28"/>
          <w:szCs w:val="28"/>
        </w:rPr>
        <w:t>1</w:t>
      </w:r>
      <w:r w:rsidRPr="006E181F">
        <w:rPr>
          <w:rFonts w:ascii="Times New Roman" w:hAnsi="Times New Roman"/>
          <w:bCs/>
          <w:sz w:val="28"/>
          <w:szCs w:val="28"/>
        </w:rPr>
        <w:t xml:space="preserve"> к настоящему решению</w:t>
      </w:r>
    </w:p>
    <w:p w:rsidR="0062762E" w:rsidRPr="006E181F" w:rsidRDefault="0062762E" w:rsidP="001B7088">
      <w:pPr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6E181F">
        <w:rPr>
          <w:rFonts w:ascii="Times New Roman" w:hAnsi="Times New Roman"/>
          <w:bCs/>
          <w:sz w:val="28"/>
          <w:szCs w:val="28"/>
        </w:rPr>
        <w:t>. Дополнить Решение приложением 6</w:t>
      </w:r>
      <w:r>
        <w:rPr>
          <w:rFonts w:ascii="Times New Roman" w:hAnsi="Times New Roman"/>
          <w:bCs/>
          <w:sz w:val="28"/>
          <w:szCs w:val="28"/>
        </w:rPr>
        <w:t xml:space="preserve">.5 </w:t>
      </w:r>
      <w:r w:rsidRPr="006E181F">
        <w:rPr>
          <w:rFonts w:ascii="Times New Roman" w:hAnsi="Times New Roman"/>
          <w:bCs/>
          <w:sz w:val="28"/>
          <w:szCs w:val="28"/>
        </w:rPr>
        <w:t xml:space="preserve">согласно приложению </w:t>
      </w:r>
      <w:r>
        <w:rPr>
          <w:rFonts w:ascii="Times New Roman" w:hAnsi="Times New Roman"/>
          <w:bCs/>
          <w:sz w:val="28"/>
          <w:szCs w:val="28"/>
        </w:rPr>
        <w:t>2</w:t>
      </w:r>
      <w:r w:rsidRPr="006E181F">
        <w:rPr>
          <w:rFonts w:ascii="Times New Roman" w:hAnsi="Times New Roman"/>
          <w:bCs/>
          <w:sz w:val="28"/>
          <w:szCs w:val="28"/>
        </w:rPr>
        <w:t xml:space="preserve"> к настоящему решению</w:t>
      </w:r>
    </w:p>
    <w:p w:rsidR="0062762E" w:rsidRDefault="0062762E" w:rsidP="001B7088">
      <w:pPr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Pr="006E181F">
        <w:rPr>
          <w:rFonts w:ascii="Times New Roman" w:hAnsi="Times New Roman"/>
          <w:bCs/>
          <w:sz w:val="28"/>
          <w:szCs w:val="28"/>
        </w:rPr>
        <w:t xml:space="preserve">. Дополнить </w:t>
      </w:r>
      <w:r>
        <w:rPr>
          <w:rFonts w:ascii="Times New Roman" w:hAnsi="Times New Roman"/>
          <w:bCs/>
          <w:sz w:val="28"/>
          <w:szCs w:val="28"/>
        </w:rPr>
        <w:t xml:space="preserve">Решение </w:t>
      </w:r>
      <w:r w:rsidRPr="006E181F">
        <w:rPr>
          <w:rFonts w:ascii="Times New Roman" w:hAnsi="Times New Roman"/>
          <w:bCs/>
          <w:sz w:val="28"/>
          <w:szCs w:val="28"/>
        </w:rPr>
        <w:t>приложение</w:t>
      </w:r>
      <w:r>
        <w:rPr>
          <w:rFonts w:ascii="Times New Roman" w:hAnsi="Times New Roman"/>
          <w:bCs/>
          <w:sz w:val="28"/>
          <w:szCs w:val="28"/>
        </w:rPr>
        <w:t>м 7.4 согласно приложению 3</w:t>
      </w:r>
      <w:r w:rsidRPr="006E181F">
        <w:rPr>
          <w:rFonts w:ascii="Times New Roman" w:hAnsi="Times New Roman"/>
          <w:bCs/>
          <w:sz w:val="28"/>
          <w:szCs w:val="28"/>
        </w:rPr>
        <w:t xml:space="preserve"> к настоящему решению</w:t>
      </w:r>
    </w:p>
    <w:p w:rsidR="0062762E" w:rsidRDefault="0062762E" w:rsidP="00056AD9">
      <w:pPr>
        <w:spacing w:after="0" w:line="48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5.  В пункте 9 цифры «22 041 262, 03»заменить цифрами «26 355 663,14»</w:t>
      </w:r>
    </w:p>
    <w:p w:rsidR="0062762E" w:rsidRPr="006E181F" w:rsidRDefault="0062762E" w:rsidP="001B7088">
      <w:pPr>
        <w:tabs>
          <w:tab w:val="num" w:pos="1637"/>
        </w:tabs>
        <w:spacing w:after="0" w:line="240" w:lineRule="auto"/>
        <w:ind w:left="-567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6E181F">
        <w:rPr>
          <w:rFonts w:ascii="Times New Roman" w:hAnsi="Times New Roman"/>
          <w:sz w:val="28"/>
          <w:szCs w:val="28"/>
        </w:rPr>
        <w:t xml:space="preserve">Настоящее решение подлежит публикации в установленном порядке. </w:t>
      </w:r>
    </w:p>
    <w:p w:rsidR="0062762E" w:rsidRPr="006E181F" w:rsidRDefault="0062762E" w:rsidP="003908FD">
      <w:pPr>
        <w:spacing w:after="0"/>
        <w:rPr>
          <w:rFonts w:ascii="Times New Roman" w:hAnsi="Times New Roman"/>
          <w:sz w:val="28"/>
          <w:szCs w:val="28"/>
        </w:rPr>
      </w:pPr>
    </w:p>
    <w:p w:rsidR="0062762E" w:rsidRPr="006E181F" w:rsidRDefault="0062762E" w:rsidP="003908FD">
      <w:pPr>
        <w:spacing w:after="0"/>
        <w:rPr>
          <w:rFonts w:ascii="Times New Roman" w:hAnsi="Times New Roman"/>
          <w:sz w:val="28"/>
          <w:szCs w:val="28"/>
        </w:rPr>
      </w:pPr>
    </w:p>
    <w:p w:rsidR="0062762E" w:rsidRPr="00B02E3B" w:rsidRDefault="0062762E">
      <w:pPr>
        <w:rPr>
          <w:rFonts w:ascii="Times New Roman" w:hAnsi="Times New Roman"/>
          <w:sz w:val="28"/>
          <w:szCs w:val="28"/>
        </w:rPr>
      </w:pPr>
      <w:r w:rsidRPr="006E181F">
        <w:rPr>
          <w:rFonts w:ascii="Times New Roman" w:hAnsi="Times New Roman"/>
          <w:sz w:val="28"/>
          <w:szCs w:val="28"/>
        </w:rPr>
        <w:t>Глава города</w:t>
      </w:r>
      <w:bookmarkStart w:id="0" w:name="_GoBack"/>
      <w:bookmarkEnd w:id="0"/>
      <w:r w:rsidRPr="006E181F">
        <w:rPr>
          <w:rFonts w:ascii="Times New Roman" w:hAnsi="Times New Roman"/>
          <w:sz w:val="28"/>
          <w:szCs w:val="28"/>
        </w:rPr>
        <w:t xml:space="preserve">                                                                   А.Л</w:t>
      </w:r>
      <w:r w:rsidRPr="00B02E3B">
        <w:rPr>
          <w:rFonts w:ascii="Times New Roman" w:hAnsi="Times New Roman"/>
          <w:sz w:val="28"/>
          <w:szCs w:val="28"/>
        </w:rPr>
        <w:t>. Козлов</w:t>
      </w:r>
    </w:p>
    <w:sectPr w:rsidR="0062762E" w:rsidRPr="00B02E3B" w:rsidSect="000F19F7">
      <w:pgSz w:w="11906" w:h="16838"/>
      <w:pgMar w:top="539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FB3402"/>
    <w:multiLevelType w:val="multilevel"/>
    <w:tmpl w:val="2ADC89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">
    <w:nsid w:val="662149B4"/>
    <w:multiLevelType w:val="hybridMultilevel"/>
    <w:tmpl w:val="B1CA3F26"/>
    <w:lvl w:ilvl="0" w:tplc="4F7CBD9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3C77"/>
    <w:rsid w:val="00000CEB"/>
    <w:rsid w:val="00002B1A"/>
    <w:rsid w:val="00005B4E"/>
    <w:rsid w:val="00011173"/>
    <w:rsid w:val="000407BD"/>
    <w:rsid w:val="000448BE"/>
    <w:rsid w:val="0004613F"/>
    <w:rsid w:val="00047323"/>
    <w:rsid w:val="00056A6F"/>
    <w:rsid w:val="00056AD9"/>
    <w:rsid w:val="00077186"/>
    <w:rsid w:val="00077797"/>
    <w:rsid w:val="00080E8A"/>
    <w:rsid w:val="00082A01"/>
    <w:rsid w:val="000B126A"/>
    <w:rsid w:val="000C57F2"/>
    <w:rsid w:val="000D48FE"/>
    <w:rsid w:val="000D5716"/>
    <w:rsid w:val="000D632F"/>
    <w:rsid w:val="000D6D09"/>
    <w:rsid w:val="000D6D1F"/>
    <w:rsid w:val="000E073B"/>
    <w:rsid w:val="000E207F"/>
    <w:rsid w:val="000E29F4"/>
    <w:rsid w:val="000F19F7"/>
    <w:rsid w:val="00133C8A"/>
    <w:rsid w:val="00140394"/>
    <w:rsid w:val="00147F9F"/>
    <w:rsid w:val="00163258"/>
    <w:rsid w:val="001720C2"/>
    <w:rsid w:val="00197B67"/>
    <w:rsid w:val="001B7088"/>
    <w:rsid w:val="001C6C44"/>
    <w:rsid w:val="001D6E96"/>
    <w:rsid w:val="001E4839"/>
    <w:rsid w:val="00200F24"/>
    <w:rsid w:val="00211B71"/>
    <w:rsid w:val="00217BBB"/>
    <w:rsid w:val="00217C9B"/>
    <w:rsid w:val="00230935"/>
    <w:rsid w:val="00233C1C"/>
    <w:rsid w:val="0026035A"/>
    <w:rsid w:val="00262865"/>
    <w:rsid w:val="002647DC"/>
    <w:rsid w:val="00273AE5"/>
    <w:rsid w:val="0028125E"/>
    <w:rsid w:val="002A105D"/>
    <w:rsid w:val="002A77D7"/>
    <w:rsid w:val="002B141C"/>
    <w:rsid w:val="002E2AF9"/>
    <w:rsid w:val="002E78D1"/>
    <w:rsid w:val="002F3BA6"/>
    <w:rsid w:val="00303DC8"/>
    <w:rsid w:val="00304A4B"/>
    <w:rsid w:val="003143D9"/>
    <w:rsid w:val="00316736"/>
    <w:rsid w:val="003209C1"/>
    <w:rsid w:val="00332EEB"/>
    <w:rsid w:val="00363A35"/>
    <w:rsid w:val="00365556"/>
    <w:rsid w:val="00373FA2"/>
    <w:rsid w:val="00381F13"/>
    <w:rsid w:val="003908FD"/>
    <w:rsid w:val="003B35C8"/>
    <w:rsid w:val="003C2C3E"/>
    <w:rsid w:val="003D0A27"/>
    <w:rsid w:val="003E7757"/>
    <w:rsid w:val="0040068B"/>
    <w:rsid w:val="00402146"/>
    <w:rsid w:val="004057DF"/>
    <w:rsid w:val="0043463E"/>
    <w:rsid w:val="0044602D"/>
    <w:rsid w:val="00477892"/>
    <w:rsid w:val="004864D7"/>
    <w:rsid w:val="004A369A"/>
    <w:rsid w:val="004D2425"/>
    <w:rsid w:val="004D7551"/>
    <w:rsid w:val="00503ADB"/>
    <w:rsid w:val="0052231B"/>
    <w:rsid w:val="0054092D"/>
    <w:rsid w:val="00540C08"/>
    <w:rsid w:val="005413B9"/>
    <w:rsid w:val="00564AB1"/>
    <w:rsid w:val="005952F7"/>
    <w:rsid w:val="0059750D"/>
    <w:rsid w:val="005A04A5"/>
    <w:rsid w:val="005E2A31"/>
    <w:rsid w:val="005E2E51"/>
    <w:rsid w:val="00617FDA"/>
    <w:rsid w:val="00624EE3"/>
    <w:rsid w:val="0062762E"/>
    <w:rsid w:val="006320D9"/>
    <w:rsid w:val="00664F20"/>
    <w:rsid w:val="00685935"/>
    <w:rsid w:val="00697D1E"/>
    <w:rsid w:val="006B252E"/>
    <w:rsid w:val="006C5D14"/>
    <w:rsid w:val="006D2790"/>
    <w:rsid w:val="006E181F"/>
    <w:rsid w:val="006E6225"/>
    <w:rsid w:val="006F5A81"/>
    <w:rsid w:val="006F6F95"/>
    <w:rsid w:val="006F7606"/>
    <w:rsid w:val="007229E8"/>
    <w:rsid w:val="00723A8B"/>
    <w:rsid w:val="0072772E"/>
    <w:rsid w:val="0073440C"/>
    <w:rsid w:val="00735683"/>
    <w:rsid w:val="00741BFC"/>
    <w:rsid w:val="00783A37"/>
    <w:rsid w:val="007A00FB"/>
    <w:rsid w:val="007A5A05"/>
    <w:rsid w:val="007B6485"/>
    <w:rsid w:val="007C2413"/>
    <w:rsid w:val="007C49F1"/>
    <w:rsid w:val="007D0C32"/>
    <w:rsid w:val="007D0D48"/>
    <w:rsid w:val="007D6E44"/>
    <w:rsid w:val="007E34F9"/>
    <w:rsid w:val="00813FF2"/>
    <w:rsid w:val="00824947"/>
    <w:rsid w:val="00854533"/>
    <w:rsid w:val="00871996"/>
    <w:rsid w:val="00877D35"/>
    <w:rsid w:val="008818B2"/>
    <w:rsid w:val="00895693"/>
    <w:rsid w:val="008969E0"/>
    <w:rsid w:val="008A0C55"/>
    <w:rsid w:val="008A1368"/>
    <w:rsid w:val="008B1892"/>
    <w:rsid w:val="008D0145"/>
    <w:rsid w:val="008D5BE4"/>
    <w:rsid w:val="008D7144"/>
    <w:rsid w:val="008E55FB"/>
    <w:rsid w:val="008F007E"/>
    <w:rsid w:val="008F6831"/>
    <w:rsid w:val="00917DD3"/>
    <w:rsid w:val="00931755"/>
    <w:rsid w:val="0093521F"/>
    <w:rsid w:val="009575BD"/>
    <w:rsid w:val="00957D41"/>
    <w:rsid w:val="00972426"/>
    <w:rsid w:val="00980774"/>
    <w:rsid w:val="00984454"/>
    <w:rsid w:val="00997B18"/>
    <w:rsid w:val="009B06BB"/>
    <w:rsid w:val="009C1E2E"/>
    <w:rsid w:val="009C3ADE"/>
    <w:rsid w:val="009C54CC"/>
    <w:rsid w:val="009D07B0"/>
    <w:rsid w:val="009D3920"/>
    <w:rsid w:val="009D3EFF"/>
    <w:rsid w:val="009E272B"/>
    <w:rsid w:val="009E3F2B"/>
    <w:rsid w:val="009E7706"/>
    <w:rsid w:val="009F4256"/>
    <w:rsid w:val="00A053E7"/>
    <w:rsid w:val="00A12BA6"/>
    <w:rsid w:val="00A21339"/>
    <w:rsid w:val="00A35BD7"/>
    <w:rsid w:val="00A422B5"/>
    <w:rsid w:val="00A52196"/>
    <w:rsid w:val="00A65B87"/>
    <w:rsid w:val="00A6781A"/>
    <w:rsid w:val="00A7359F"/>
    <w:rsid w:val="00A9056A"/>
    <w:rsid w:val="00AA2F5A"/>
    <w:rsid w:val="00AA65BC"/>
    <w:rsid w:val="00AB05B7"/>
    <w:rsid w:val="00AB5419"/>
    <w:rsid w:val="00AD16B6"/>
    <w:rsid w:val="00B02E3B"/>
    <w:rsid w:val="00B03E15"/>
    <w:rsid w:val="00B04997"/>
    <w:rsid w:val="00B119AB"/>
    <w:rsid w:val="00B160C3"/>
    <w:rsid w:val="00B25CBC"/>
    <w:rsid w:val="00B415A6"/>
    <w:rsid w:val="00B43A63"/>
    <w:rsid w:val="00BB620F"/>
    <w:rsid w:val="00BE6EF6"/>
    <w:rsid w:val="00BE7805"/>
    <w:rsid w:val="00BF2EBA"/>
    <w:rsid w:val="00C01424"/>
    <w:rsid w:val="00C37E92"/>
    <w:rsid w:val="00C43862"/>
    <w:rsid w:val="00C503FC"/>
    <w:rsid w:val="00C858B5"/>
    <w:rsid w:val="00CB5CE0"/>
    <w:rsid w:val="00CC056B"/>
    <w:rsid w:val="00CD2063"/>
    <w:rsid w:val="00CD60C8"/>
    <w:rsid w:val="00CE11A3"/>
    <w:rsid w:val="00CF07D6"/>
    <w:rsid w:val="00CF2169"/>
    <w:rsid w:val="00D03B19"/>
    <w:rsid w:val="00D2302A"/>
    <w:rsid w:val="00D3539D"/>
    <w:rsid w:val="00D43472"/>
    <w:rsid w:val="00D5215A"/>
    <w:rsid w:val="00D568C9"/>
    <w:rsid w:val="00D57440"/>
    <w:rsid w:val="00D63C77"/>
    <w:rsid w:val="00D66A7F"/>
    <w:rsid w:val="00D72C80"/>
    <w:rsid w:val="00D84F5E"/>
    <w:rsid w:val="00DA0207"/>
    <w:rsid w:val="00DB255B"/>
    <w:rsid w:val="00DC092C"/>
    <w:rsid w:val="00DC50BD"/>
    <w:rsid w:val="00DD1F24"/>
    <w:rsid w:val="00DD26FC"/>
    <w:rsid w:val="00E00EEB"/>
    <w:rsid w:val="00E00FB1"/>
    <w:rsid w:val="00E03EF4"/>
    <w:rsid w:val="00E0480D"/>
    <w:rsid w:val="00E10DB9"/>
    <w:rsid w:val="00E1482F"/>
    <w:rsid w:val="00E224F0"/>
    <w:rsid w:val="00E33759"/>
    <w:rsid w:val="00E47752"/>
    <w:rsid w:val="00E552EB"/>
    <w:rsid w:val="00E64C12"/>
    <w:rsid w:val="00E84BCF"/>
    <w:rsid w:val="00E951F2"/>
    <w:rsid w:val="00EA4075"/>
    <w:rsid w:val="00EA51D3"/>
    <w:rsid w:val="00EB03E1"/>
    <w:rsid w:val="00EB7B35"/>
    <w:rsid w:val="00EC49AC"/>
    <w:rsid w:val="00ED6CBA"/>
    <w:rsid w:val="00ED7847"/>
    <w:rsid w:val="00EE1DCA"/>
    <w:rsid w:val="00EE506C"/>
    <w:rsid w:val="00F2356F"/>
    <w:rsid w:val="00F41C2F"/>
    <w:rsid w:val="00F4512B"/>
    <w:rsid w:val="00F47959"/>
    <w:rsid w:val="00F54081"/>
    <w:rsid w:val="00F6737B"/>
    <w:rsid w:val="00F71EE2"/>
    <w:rsid w:val="00F726F9"/>
    <w:rsid w:val="00F74560"/>
    <w:rsid w:val="00F801A8"/>
    <w:rsid w:val="00F81F35"/>
    <w:rsid w:val="00F87052"/>
    <w:rsid w:val="00F97CA1"/>
    <w:rsid w:val="00FA5AE5"/>
    <w:rsid w:val="00FB50C5"/>
    <w:rsid w:val="00FB7E30"/>
    <w:rsid w:val="00FD2AB2"/>
    <w:rsid w:val="00FD3593"/>
    <w:rsid w:val="00FE0C15"/>
    <w:rsid w:val="00FF6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C7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D63C77"/>
    <w:rPr>
      <w:rFonts w:cs="Times New Roman"/>
      <w:color w:val="5F5F5F"/>
      <w:u w:val="single"/>
    </w:rPr>
  </w:style>
  <w:style w:type="paragraph" w:styleId="ListParagraph">
    <w:name w:val="List Paragraph"/>
    <w:basedOn w:val="Normal"/>
    <w:uiPriority w:val="99"/>
    <w:qFormat/>
    <w:rsid w:val="00D63C77"/>
    <w:pPr>
      <w:ind w:left="720"/>
      <w:contextualSpacing/>
    </w:pPr>
  </w:style>
  <w:style w:type="paragraph" w:customStyle="1" w:styleId="Default">
    <w:name w:val="Default"/>
    <w:uiPriority w:val="99"/>
    <w:rsid w:val="0068593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B02E3B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ms Rmn" w:eastAsia="Times New Roman" w:hAnsi="Tms Rm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02E3B"/>
    <w:rPr>
      <w:rFonts w:ascii="Tms Rmn" w:hAnsi="Tms Rmn" w:cs="Times New Roman"/>
      <w:snapToGrid w:val="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BE6E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A00FB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8478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78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356</TotalTime>
  <Pages>1</Pages>
  <Words>263</Words>
  <Characters>1503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Админ</dc:creator>
  <cp:keywords/>
  <dc:description/>
  <cp:lastModifiedBy>DubininaEN</cp:lastModifiedBy>
  <cp:revision>68</cp:revision>
  <cp:lastPrinted>2018-08-15T14:11:00Z</cp:lastPrinted>
  <dcterms:created xsi:type="dcterms:W3CDTF">2018-02-26T12:09:00Z</dcterms:created>
  <dcterms:modified xsi:type="dcterms:W3CDTF">2018-08-16T06:09:00Z</dcterms:modified>
</cp:coreProperties>
</file>